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2BE6" w:rsidRPr="00B10D7B" w:rsidRDefault="00CA2BE6" w:rsidP="00EC138F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                 </w:t>
      </w:r>
      <w:r w:rsidRPr="00B10D7B">
        <w:rPr>
          <w:rFonts w:ascii="Times New Roman" w:hAnsi="Times New Roman"/>
        </w:rPr>
        <w:t xml:space="preserve">Приложение № </w:t>
      </w:r>
      <w:r>
        <w:rPr>
          <w:rFonts w:ascii="Times New Roman" w:hAnsi="Times New Roman"/>
        </w:rPr>
        <w:t>3</w:t>
      </w:r>
    </w:p>
    <w:p w:rsidR="00CA2BE6" w:rsidRPr="00A32FD6" w:rsidRDefault="00CA2BE6" w:rsidP="00EC138F">
      <w:pPr>
        <w:pStyle w:val="a"/>
      </w:pPr>
      <w:r>
        <w:rPr>
          <w:lang/>
        </w:rPr>
        <w:t xml:space="preserve">                                                                                                                                                            </w:t>
      </w:r>
      <w:r w:rsidRPr="00A32FD6">
        <w:t xml:space="preserve">к решению Думы </w:t>
      </w:r>
    </w:p>
    <w:p w:rsidR="00CA2BE6" w:rsidRPr="00A32FD6" w:rsidRDefault="00CA2BE6" w:rsidP="000E7B75">
      <w:pPr>
        <w:pStyle w:val="a"/>
        <w:jc w:val="right"/>
      </w:pPr>
      <w:r w:rsidRPr="00A32FD6">
        <w:t>Новоуральского городского округа</w:t>
      </w:r>
    </w:p>
    <w:p w:rsidR="00CA2BE6" w:rsidRPr="00A32FD6" w:rsidRDefault="00CA2BE6" w:rsidP="00EC138F">
      <w:pPr>
        <w:pStyle w:val="a"/>
        <w:jc w:val="left"/>
      </w:pPr>
      <w:r w:rsidRPr="00C93FDF">
        <w:rPr>
          <w:lang/>
        </w:rPr>
        <w:t xml:space="preserve">                                                                                              </w:t>
      </w:r>
      <w:r>
        <w:rPr>
          <w:lang/>
        </w:rPr>
        <w:t xml:space="preserve">                                                                                                           </w:t>
      </w:r>
      <w:r>
        <w:t>от 25.04.2018 № 48</w:t>
      </w:r>
    </w:p>
    <w:p w:rsidR="00CA2BE6" w:rsidRDefault="00CA2BE6" w:rsidP="000E7B75">
      <w:pPr>
        <w:jc w:val="right"/>
      </w:pPr>
    </w:p>
    <w:p w:rsidR="00CA2BE6" w:rsidRDefault="00CA2BE6" w:rsidP="000E7B75">
      <w:pPr>
        <w:jc w:val="right"/>
      </w:pPr>
    </w:p>
    <w:p w:rsidR="00CA2BE6" w:rsidRDefault="00CA2BE6" w:rsidP="000E7B75">
      <w:pPr>
        <w:jc w:val="right"/>
      </w:pPr>
      <w:r w:rsidRPr="00BE31CA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647.4pt;height:912pt;visibility:visible">
            <v:imagedata r:id="rId4" o:title=""/>
          </v:shape>
        </w:pict>
      </w:r>
    </w:p>
    <w:p w:rsidR="00CA2BE6" w:rsidRDefault="00CA2BE6" w:rsidP="000E7B75">
      <w:pPr>
        <w:jc w:val="right"/>
      </w:pPr>
    </w:p>
    <w:p w:rsidR="00CA2BE6" w:rsidRDefault="00CA2BE6" w:rsidP="000E7B75">
      <w:pPr>
        <w:jc w:val="right"/>
      </w:pPr>
    </w:p>
    <w:p w:rsidR="00CA2BE6" w:rsidRDefault="00CA2BE6" w:rsidP="000E7B75">
      <w:pPr>
        <w:jc w:val="right"/>
      </w:pPr>
    </w:p>
    <w:p w:rsidR="00CA2BE6" w:rsidRDefault="00CA2BE6" w:rsidP="000E7B75">
      <w:pPr>
        <w:jc w:val="right"/>
      </w:pPr>
      <w:r w:rsidRPr="00BE31CA">
        <w:rPr>
          <w:noProof/>
          <w:lang w:eastAsia="ru-RU"/>
        </w:rPr>
        <w:pict>
          <v:shape id="Рисунок 2" o:spid="_x0000_i1026" type="#_x0000_t75" style="width:714pt;height:1006.2pt;visibility:visible">
            <v:imagedata r:id="rId5" o:title=""/>
          </v:shape>
        </w:pict>
      </w:r>
      <w:bookmarkStart w:id="0" w:name="_GoBack"/>
      <w:bookmarkEnd w:id="0"/>
    </w:p>
    <w:sectPr w:rsidR="00CA2BE6" w:rsidSect="00860674">
      <w:pgSz w:w="16840" w:h="23814" w:code="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27FDA"/>
    <w:rsid w:val="000E7B75"/>
    <w:rsid w:val="00116140"/>
    <w:rsid w:val="001408D9"/>
    <w:rsid w:val="00211334"/>
    <w:rsid w:val="00441FF1"/>
    <w:rsid w:val="00860674"/>
    <w:rsid w:val="00916C2F"/>
    <w:rsid w:val="009D7C61"/>
    <w:rsid w:val="00A32FD6"/>
    <w:rsid w:val="00B10D7B"/>
    <w:rsid w:val="00BE31CA"/>
    <w:rsid w:val="00C93FDF"/>
    <w:rsid w:val="00CA2BE6"/>
    <w:rsid w:val="00EC138F"/>
    <w:rsid w:val="00F27F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7B7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name w:val="Таблица ГП"/>
    <w:basedOn w:val="Normal"/>
    <w:link w:val="a0"/>
    <w:uiPriority w:val="99"/>
    <w:rsid w:val="000E7B75"/>
    <w:pPr>
      <w:spacing w:after="0" w:line="240" w:lineRule="auto"/>
      <w:jc w:val="center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0">
    <w:name w:val="Таблица ГП Знак"/>
    <w:link w:val="a"/>
    <w:uiPriority w:val="99"/>
    <w:locked/>
    <w:rsid w:val="000E7B75"/>
    <w:rPr>
      <w:rFonts w:ascii="Times New Roman" w:hAnsi="Times New Roman"/>
    </w:rPr>
  </w:style>
  <w:style w:type="paragraph" w:styleId="BalloonText">
    <w:name w:val="Balloon Text"/>
    <w:basedOn w:val="Normal"/>
    <w:link w:val="BalloonTextChar"/>
    <w:uiPriority w:val="99"/>
    <w:semiHidden/>
    <w:rsid w:val="00EC13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C13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2</Pages>
  <Words>90</Words>
  <Characters>515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Казакова Ольга Геннадьевна</dc:creator>
  <cp:keywords/>
  <dc:description/>
  <cp:lastModifiedBy>1</cp:lastModifiedBy>
  <cp:revision>5</cp:revision>
  <dcterms:created xsi:type="dcterms:W3CDTF">2018-03-23T05:33:00Z</dcterms:created>
  <dcterms:modified xsi:type="dcterms:W3CDTF">2018-05-10T06:13:00Z</dcterms:modified>
</cp:coreProperties>
</file>